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5C" w:rsidRPr="00C301D1" w:rsidRDefault="00D6565C" w:rsidP="00CF4E30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</w:p>
    <w:p w:rsidR="00D6565C" w:rsidRDefault="00D6565C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6565C" w:rsidRDefault="00D6565C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6565C" w:rsidRDefault="00D6565C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6565C" w:rsidRDefault="00D6565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6565C" w:rsidRDefault="00D6565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6565C" w:rsidRDefault="00D6565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6565C" w:rsidRDefault="00D6565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6565C" w:rsidRPr="00292291" w:rsidRDefault="00D6565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6565C" w:rsidRPr="00292291" w:rsidRDefault="00D6565C" w:rsidP="00CF4E3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6565C" w:rsidRPr="00292291" w:rsidRDefault="00D6565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D6565C" w:rsidRPr="00292291" w:rsidRDefault="00D6565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6565C" w:rsidRPr="00292291" w:rsidRDefault="00D6565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6565C" w:rsidRPr="006F32EF" w:rsidRDefault="00D6565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6565C" w:rsidRPr="006F32EF" w:rsidRDefault="00D6565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6565C" w:rsidRDefault="00D6565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6F32EF" w:rsidRDefault="00D6565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6565C" w:rsidRDefault="00D6565C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6565C" w:rsidRPr="00292291" w:rsidRDefault="00D6565C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6565C" w:rsidRDefault="00D6565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D6565C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6565C" w:rsidRPr="00292291" w:rsidRDefault="00D6565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6565C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76ED4"/>
    <w:rsid w:val="00226068"/>
    <w:rsid w:val="00273604"/>
    <w:rsid w:val="002812AC"/>
    <w:rsid w:val="00292291"/>
    <w:rsid w:val="003915FC"/>
    <w:rsid w:val="003C4B0F"/>
    <w:rsid w:val="003E728E"/>
    <w:rsid w:val="004D1249"/>
    <w:rsid w:val="00523BE8"/>
    <w:rsid w:val="006F32EF"/>
    <w:rsid w:val="00734290"/>
    <w:rsid w:val="007926C4"/>
    <w:rsid w:val="007A66AE"/>
    <w:rsid w:val="007D7789"/>
    <w:rsid w:val="00930195"/>
    <w:rsid w:val="00A77376"/>
    <w:rsid w:val="00AA0B8B"/>
    <w:rsid w:val="00B10C23"/>
    <w:rsid w:val="00B21FAF"/>
    <w:rsid w:val="00C301D1"/>
    <w:rsid w:val="00CF07EB"/>
    <w:rsid w:val="00CF4E30"/>
    <w:rsid w:val="00D31BE7"/>
    <w:rsid w:val="00D6565C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23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312</Words>
  <Characters>1842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2013-11-25T14:16:00Z</dcterms:created>
  <dcterms:modified xsi:type="dcterms:W3CDTF">2013-11-26T12:39:00Z</dcterms:modified>
</cp:coreProperties>
</file>